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4953C" w14:textId="77777777" w:rsidR="00C63A49" w:rsidRDefault="00C63A49" w:rsidP="00C63A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Stephen SPYRE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470DE980" w14:textId="77777777" w:rsidR="00C63A49" w:rsidRDefault="00C63A49" w:rsidP="00C63A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Byford (? in Yorkshire). Husbandman.</w:t>
      </w:r>
    </w:p>
    <w:p w14:paraId="7BC3B102" w14:textId="77777777" w:rsidR="00C63A49" w:rsidRDefault="00C63A49" w:rsidP="00C63A49">
      <w:pPr>
        <w:rPr>
          <w:rFonts w:ascii="Times New Roman" w:hAnsi="Times New Roman" w:cs="Times New Roman"/>
        </w:rPr>
      </w:pPr>
    </w:p>
    <w:p w14:paraId="1D6A8DF1" w14:textId="77777777" w:rsidR="00C63A49" w:rsidRDefault="00C63A49" w:rsidP="00C63A49">
      <w:pPr>
        <w:rPr>
          <w:rFonts w:ascii="Times New Roman" w:hAnsi="Times New Roman" w:cs="Times New Roman"/>
        </w:rPr>
      </w:pPr>
    </w:p>
    <w:p w14:paraId="1BD425E7" w14:textId="77777777" w:rsidR="00C63A49" w:rsidRDefault="00C63A49" w:rsidP="00C63A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Cadman(q.v.) brought a plaint of trespass, rescue and taking against him.</w:t>
      </w:r>
    </w:p>
    <w:p w14:paraId="34BED01B" w14:textId="77777777" w:rsidR="00C63A49" w:rsidRDefault="00C63A49" w:rsidP="00C63A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174276B3" w14:textId="77777777" w:rsidR="00C63A49" w:rsidRDefault="00C63A49" w:rsidP="00C63A49">
      <w:pPr>
        <w:rPr>
          <w:rFonts w:ascii="Times New Roman" w:hAnsi="Times New Roman" w:cs="Times New Roman"/>
        </w:rPr>
      </w:pPr>
    </w:p>
    <w:p w14:paraId="6BD0712A" w14:textId="77777777" w:rsidR="00C63A49" w:rsidRDefault="00C63A49" w:rsidP="00C63A49">
      <w:pPr>
        <w:rPr>
          <w:rFonts w:ascii="Times New Roman" w:hAnsi="Times New Roman" w:cs="Times New Roman"/>
        </w:rPr>
      </w:pPr>
    </w:p>
    <w:p w14:paraId="369244AE" w14:textId="77777777" w:rsidR="00C63A49" w:rsidRDefault="00C63A49" w:rsidP="00C63A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June 2019</w:t>
      </w:r>
    </w:p>
    <w:p w14:paraId="3FB21B94" w14:textId="77777777" w:rsidR="006B2F86" w:rsidRPr="00E71FC3" w:rsidRDefault="00C63A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13A39" w14:textId="77777777" w:rsidR="00C63A49" w:rsidRDefault="00C63A49" w:rsidP="00E71FC3">
      <w:r>
        <w:separator/>
      </w:r>
    </w:p>
  </w:endnote>
  <w:endnote w:type="continuationSeparator" w:id="0">
    <w:p w14:paraId="12F8C466" w14:textId="77777777" w:rsidR="00C63A49" w:rsidRDefault="00C63A4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143C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8E1C5" w14:textId="77777777" w:rsidR="00C63A49" w:rsidRDefault="00C63A49" w:rsidP="00E71FC3">
      <w:r>
        <w:separator/>
      </w:r>
    </w:p>
  </w:footnote>
  <w:footnote w:type="continuationSeparator" w:id="0">
    <w:p w14:paraId="08261D49" w14:textId="77777777" w:rsidR="00C63A49" w:rsidRDefault="00C63A4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A49"/>
    <w:rsid w:val="001A7C09"/>
    <w:rsid w:val="00577BD5"/>
    <w:rsid w:val="00656CBA"/>
    <w:rsid w:val="006A1F77"/>
    <w:rsid w:val="00733BE7"/>
    <w:rsid w:val="00AB52E8"/>
    <w:rsid w:val="00B16D3F"/>
    <w:rsid w:val="00BB41AC"/>
    <w:rsid w:val="00C63A4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F0258"/>
  <w15:chartTrackingRefBased/>
  <w15:docId w15:val="{FEB6CC19-AEA1-4F0D-A685-28E463DE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A4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2019-06-19T20:14:00Z</dcterms:created>
  <dcterms:modified xsi:type="dcterms:W3CDTF">2019-06-19T20:15:00Z</dcterms:modified>
</cp:coreProperties>
</file>